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EAD" w:rsidRPr="00AA475C" w:rsidRDefault="00876EAD" w:rsidP="00AA475C">
      <w:pPr>
        <w:spacing w:line="460" w:lineRule="exact"/>
        <w:jc w:val="center"/>
        <w:rPr>
          <w:rFonts w:ascii="宋体"/>
          <w:b/>
          <w:color w:val="000000"/>
          <w:sz w:val="30"/>
          <w:szCs w:val="30"/>
        </w:rPr>
      </w:pPr>
      <w:r w:rsidRPr="00AA475C">
        <w:rPr>
          <w:rFonts w:ascii="宋体" w:hAnsi="宋体" w:hint="eastAsia"/>
          <w:b/>
          <w:color w:val="000000"/>
          <w:sz w:val="30"/>
          <w:szCs w:val="30"/>
        </w:rPr>
        <w:t>践行传统文化，传承中华美德</w:t>
      </w:r>
    </w:p>
    <w:p w:rsidR="00876EAD" w:rsidRPr="00AA475C" w:rsidRDefault="00876EAD" w:rsidP="00AA475C">
      <w:pPr>
        <w:spacing w:line="460" w:lineRule="exact"/>
        <w:jc w:val="right"/>
        <w:rPr>
          <w:rFonts w:ascii="宋体"/>
          <w:color w:val="000000"/>
          <w:sz w:val="24"/>
          <w:szCs w:val="24"/>
        </w:rPr>
      </w:pPr>
      <w:r w:rsidRPr="00AA475C">
        <w:rPr>
          <w:rFonts w:ascii="宋体" w:hAnsi="宋体" w:hint="eastAsia"/>
          <w:color w:val="000000"/>
          <w:sz w:val="24"/>
          <w:szCs w:val="24"/>
        </w:rPr>
        <w:t>江阴市顾山中心幼儿园</w:t>
      </w:r>
      <w:r w:rsidRPr="00AA475C">
        <w:rPr>
          <w:rFonts w:ascii="宋体" w:hAnsi="宋体"/>
          <w:color w:val="000000"/>
          <w:sz w:val="24"/>
          <w:szCs w:val="24"/>
        </w:rPr>
        <w:t xml:space="preserve"> </w:t>
      </w:r>
      <w:r w:rsidRPr="00AA475C">
        <w:rPr>
          <w:rFonts w:ascii="宋体" w:hAnsi="宋体" w:hint="eastAsia"/>
          <w:color w:val="000000"/>
          <w:sz w:val="24"/>
          <w:szCs w:val="24"/>
        </w:rPr>
        <w:t>徐佳</w:t>
      </w:r>
    </w:p>
    <w:p w:rsidR="00876EAD" w:rsidRPr="00AA475C" w:rsidRDefault="00876EAD" w:rsidP="00AA475C">
      <w:pPr>
        <w:spacing w:line="460" w:lineRule="exact"/>
        <w:jc w:val="right"/>
        <w:rPr>
          <w:rFonts w:ascii="宋体"/>
          <w:color w:val="000000"/>
        </w:rPr>
      </w:pPr>
    </w:p>
    <w:p w:rsidR="00876EAD" w:rsidRPr="00AA475C" w:rsidRDefault="00876EAD" w:rsidP="00AA475C">
      <w:pPr>
        <w:spacing w:line="460" w:lineRule="exact"/>
        <w:rPr>
          <w:rFonts w:ascii="宋体" w:cs="Tahoma"/>
          <w:color w:val="000000"/>
          <w:sz w:val="24"/>
          <w:szCs w:val="24"/>
          <w:shd w:val="clear" w:color="auto" w:fill="FFFFFF"/>
        </w:rPr>
      </w:pPr>
      <w:r w:rsidRPr="00AA475C">
        <w:rPr>
          <w:rFonts w:ascii="宋体" w:hAnsi="宋体"/>
          <w:color w:val="000000"/>
        </w:rPr>
        <w:t xml:space="preserve">     </w:t>
      </w:r>
      <w:r w:rsidRPr="00AA475C">
        <w:rPr>
          <w:rFonts w:ascii="宋体" w:hAnsi="宋体" w:hint="eastAsia"/>
          <w:color w:val="000000"/>
          <w:sz w:val="24"/>
          <w:szCs w:val="24"/>
        </w:rPr>
        <w:t>第一次接触传统文化，是在</w:t>
      </w:r>
      <w:r w:rsidRPr="00AA475C">
        <w:rPr>
          <w:rFonts w:ascii="宋体" w:hAnsi="宋体"/>
          <w:color w:val="000000"/>
          <w:sz w:val="24"/>
          <w:szCs w:val="24"/>
        </w:rPr>
        <w:t>2015</w:t>
      </w:r>
      <w:r w:rsidRPr="00AA475C">
        <w:rPr>
          <w:rFonts w:ascii="宋体" w:hAnsi="宋体" w:hint="eastAsia"/>
          <w:color w:val="000000"/>
          <w:sz w:val="24"/>
          <w:szCs w:val="24"/>
        </w:rPr>
        <w:t>年</w:t>
      </w:r>
      <w:r w:rsidRPr="00AA475C">
        <w:rPr>
          <w:rFonts w:ascii="宋体" w:hAnsi="宋体"/>
          <w:color w:val="000000"/>
          <w:sz w:val="24"/>
          <w:szCs w:val="24"/>
        </w:rPr>
        <w:t>7</w:t>
      </w:r>
      <w:r w:rsidRPr="00AA475C">
        <w:rPr>
          <w:rFonts w:ascii="宋体" w:hAnsi="宋体" w:hint="eastAsia"/>
          <w:color w:val="000000"/>
          <w:sz w:val="24"/>
          <w:szCs w:val="24"/>
        </w:rPr>
        <w:t>月为期三天的培训活动。第一次在祝塘小学的培训讲座，让我领略了传统文化的博大精深，感受了弟子规圣人训的美德。之后，我成为了传统文化讲师培训班的一员。前后一年多的时间，一路走来收获满满，在江科和笑孝老师的组织带领下，我们逐渐成长，不断学习与前行。</w:t>
      </w:r>
      <w:r w:rsidRPr="00AA475C">
        <w:rPr>
          <w:rFonts w:ascii="宋体" w:hAnsi="宋体" w:cs="Tahoma" w:hint="eastAsia"/>
          <w:color w:val="000000"/>
          <w:sz w:val="24"/>
          <w:szCs w:val="24"/>
          <w:shd w:val="clear" w:color="auto" w:fill="FFFFFF"/>
        </w:rPr>
        <w:t>什么是中国传统文化？就是古圣先贤的教育是老祖宗告诉我们后人宇宙人生的真相，教导我们子孙后代做人做事的道理。</w:t>
      </w:r>
    </w:p>
    <w:p w:rsidR="00876EAD" w:rsidRPr="00AA475C" w:rsidRDefault="00876EAD" w:rsidP="00AA475C">
      <w:pPr>
        <w:spacing w:line="460" w:lineRule="exact"/>
        <w:rPr>
          <w:rFonts w:ascii="宋体" w:cs="Tahoma"/>
          <w:color w:val="000000"/>
          <w:sz w:val="24"/>
          <w:szCs w:val="24"/>
          <w:shd w:val="clear" w:color="auto" w:fill="FFFFFF"/>
        </w:rPr>
      </w:pPr>
      <w:r w:rsidRPr="00AA475C">
        <w:rPr>
          <w:rFonts w:ascii="宋体" w:hAnsi="宋体" w:cs="Tahoma"/>
          <w:color w:val="000000"/>
          <w:sz w:val="24"/>
          <w:szCs w:val="24"/>
          <w:shd w:val="clear" w:color="auto" w:fill="FFFFFF"/>
        </w:rPr>
        <w:t xml:space="preserve">    </w:t>
      </w:r>
      <w:r w:rsidRPr="00AA475C">
        <w:rPr>
          <w:rFonts w:ascii="宋体" w:hAnsi="宋体" w:cs="Tahoma" w:hint="eastAsia"/>
          <w:color w:val="000000"/>
          <w:sz w:val="24"/>
          <w:szCs w:val="24"/>
          <w:shd w:val="clear" w:color="auto" w:fill="FFFFFF"/>
        </w:rPr>
        <w:t>在这一年的学习中，我学习了《弟子规》，《感恩词》，观看了蔡礼旭老师的讲课，领略了顾文伟校长和笑孝老师的讲课风采。此外，我们还聆听了《用音乐感悟孝道》的课程，老师边唱边讲解人生、社会与家庭，歌曲《父亲您辛苦了》、《母亲您辛苦了》、《丈夫您辛苦了》、《亲子您辛苦了》、《跪羊图》等无不催人泪下，会场中此起彼伏的掌声，是大心中正能量的共鸣。</w:t>
      </w:r>
    </w:p>
    <w:p w:rsidR="00876EAD" w:rsidRPr="00AA475C" w:rsidRDefault="00876EAD" w:rsidP="00AA475C">
      <w:pPr>
        <w:spacing w:line="460" w:lineRule="exact"/>
        <w:rPr>
          <w:rFonts w:ascii="宋体" w:cs="Tahoma"/>
          <w:color w:val="000000"/>
          <w:sz w:val="24"/>
          <w:szCs w:val="24"/>
          <w:shd w:val="clear" w:color="auto" w:fill="FFFFFF"/>
        </w:rPr>
      </w:pPr>
      <w:r w:rsidRPr="00AA475C">
        <w:rPr>
          <w:rFonts w:ascii="宋体" w:hAnsi="宋体" w:cs="Tahoma"/>
          <w:color w:val="000000"/>
          <w:sz w:val="24"/>
          <w:szCs w:val="24"/>
          <w:shd w:val="clear" w:color="auto" w:fill="FFFFFF"/>
        </w:rPr>
        <w:t xml:space="preserve">    </w:t>
      </w:r>
      <w:r w:rsidRPr="00AA475C">
        <w:rPr>
          <w:rFonts w:ascii="宋体" w:hAnsi="宋体" w:cs="Tahoma" w:hint="eastAsia"/>
          <w:color w:val="000000"/>
          <w:sz w:val="24"/>
          <w:szCs w:val="24"/>
          <w:shd w:val="clear" w:color="auto" w:fill="FFFFFF"/>
        </w:rPr>
        <w:t>初步接触这些传统文化时，不由黯然失笑、心生不屑。可是当枯燥的文字、拗口的语句慢慢为自己所接受，便直叹自己才疏学浅，原来我们了解的知识中华传统文化的冰山一角！博大精深的中华传统文化也有其历史的局限性，它既包含有许多优秀的成分，也不可避免地混杂着某些糟粕成分，关键是在对传统文化的态度上，我们要采取“古为今用，推陈出新，取其精华，去其糟粕”的方法。不敢说自己是个有智之人，但至少在学习中华传统文化后，我知道只有做一个心胸豁达的人，才可以淡泊、宁静、平和的心态，去对待日常生活中的每一件事，去掉尘世的浮华与虚妄。</w:t>
      </w:r>
      <w:r w:rsidRPr="00AA475C">
        <w:rPr>
          <w:rFonts w:ascii="宋体" w:hAnsi="宋体" w:cs="Tahoma"/>
          <w:color w:val="000000"/>
          <w:sz w:val="24"/>
          <w:szCs w:val="24"/>
          <w:shd w:val="clear" w:color="auto" w:fill="FFFFFF"/>
        </w:rPr>
        <w:t xml:space="preserve"> </w:t>
      </w:r>
      <w:r w:rsidRPr="00AA475C">
        <w:rPr>
          <w:rFonts w:ascii="宋体" w:hAnsi="宋体" w:cs="Tahoma" w:hint="eastAsia"/>
          <w:color w:val="000000"/>
          <w:sz w:val="24"/>
          <w:szCs w:val="24"/>
          <w:shd w:val="clear" w:color="auto" w:fill="FFFFFF"/>
        </w:rPr>
        <w:t>生活在现代社会忙碌的我们，被太多世俗的东西所束缚，让我们仅局限于自己的世界里。我们要将中华传统文化结合时代精神，融入到我们的工作、生活中去，以传统文化规范自己的言谈举止，用传统文化宽抚我们的内心，让传统文化促进人与社会的和谐</w:t>
      </w:r>
      <w:r w:rsidRPr="00AA475C">
        <w:rPr>
          <w:rFonts w:ascii="宋体" w:cs="Tahoma"/>
          <w:color w:val="000000"/>
          <w:sz w:val="24"/>
          <w:szCs w:val="24"/>
          <w:shd w:val="clear" w:color="auto" w:fill="FFFFFF"/>
        </w:rPr>
        <w:t>......</w:t>
      </w:r>
    </w:p>
    <w:p w:rsidR="00876EAD" w:rsidRPr="00AA475C" w:rsidRDefault="00876EAD" w:rsidP="00AA475C">
      <w:pPr>
        <w:pStyle w:val="NormalWeb"/>
        <w:shd w:val="clear" w:color="auto" w:fill="FFFFFF"/>
        <w:spacing w:before="0" w:beforeAutospacing="0" w:after="0" w:afterAutospacing="0" w:line="460" w:lineRule="exact"/>
        <w:ind w:firstLine="480"/>
        <w:rPr>
          <w:color w:val="000000"/>
        </w:rPr>
      </w:pPr>
      <w:r w:rsidRPr="00AA475C">
        <w:rPr>
          <w:rFonts w:hint="eastAsia"/>
          <w:color w:val="000000"/>
        </w:rPr>
        <w:t>在学习《弟子规》的过程中，使我受益非浅，它增长了我的智慧，震撼了我的心灵。通过对《弟子规》的学习我有三点体会：</w:t>
      </w:r>
    </w:p>
    <w:p w:rsidR="00876EAD" w:rsidRPr="00AA475C" w:rsidRDefault="00876EAD" w:rsidP="00AA475C">
      <w:pPr>
        <w:pStyle w:val="NormalWeb"/>
        <w:shd w:val="clear" w:color="auto" w:fill="FFFFFF"/>
        <w:spacing w:before="0" w:beforeAutospacing="0" w:after="0" w:afterAutospacing="0" w:line="460" w:lineRule="exact"/>
        <w:ind w:firstLine="480"/>
        <w:rPr>
          <w:color w:val="000000"/>
        </w:rPr>
      </w:pPr>
      <w:r w:rsidRPr="00AA475C">
        <w:rPr>
          <w:rFonts w:hint="eastAsia"/>
          <w:color w:val="000000"/>
        </w:rPr>
        <w:t>第一做人要懂得感恩。对一个人而言，应该报答的最大恩情是父母的养育之恩，所以《弟子规》第一章就是《入则孝》感恩之心体现在一个“孝”字上，“父母呼应勿缓</w:t>
      </w:r>
      <w:r w:rsidRPr="00AA475C">
        <w:rPr>
          <w:color w:val="000000"/>
        </w:rPr>
        <w:t xml:space="preserve"> </w:t>
      </w:r>
      <w:r w:rsidRPr="00AA475C">
        <w:rPr>
          <w:rFonts w:hint="eastAsia"/>
          <w:color w:val="000000"/>
        </w:rPr>
        <w:t>父母命</w:t>
      </w:r>
      <w:r w:rsidRPr="00AA475C">
        <w:rPr>
          <w:color w:val="000000"/>
        </w:rPr>
        <w:t xml:space="preserve"> </w:t>
      </w:r>
      <w:r w:rsidRPr="00AA475C">
        <w:rPr>
          <w:rFonts w:hint="eastAsia"/>
          <w:color w:val="000000"/>
        </w:rPr>
        <w:t>行勿懒”“父母教</w:t>
      </w:r>
      <w:r w:rsidRPr="00AA475C">
        <w:rPr>
          <w:color w:val="000000"/>
        </w:rPr>
        <w:t xml:space="preserve"> </w:t>
      </w:r>
      <w:r w:rsidRPr="00AA475C">
        <w:rPr>
          <w:rFonts w:hint="eastAsia"/>
          <w:color w:val="000000"/>
        </w:rPr>
        <w:t>须敬听</w:t>
      </w:r>
      <w:r w:rsidRPr="00AA475C">
        <w:rPr>
          <w:color w:val="000000"/>
        </w:rPr>
        <w:t xml:space="preserve"> </w:t>
      </w:r>
      <w:r w:rsidRPr="00AA475C">
        <w:rPr>
          <w:rFonts w:hint="eastAsia"/>
          <w:color w:val="000000"/>
        </w:rPr>
        <w:t>父母责</w:t>
      </w:r>
      <w:r w:rsidRPr="00AA475C">
        <w:rPr>
          <w:color w:val="000000"/>
        </w:rPr>
        <w:t xml:space="preserve"> </w:t>
      </w:r>
      <w:r w:rsidRPr="00AA475C">
        <w:rPr>
          <w:rFonts w:hint="eastAsia"/>
          <w:color w:val="000000"/>
        </w:rPr>
        <w:t>须顺承”。这就充分体现了“孝”字的重要性，古人有云：“百事孝为先”，可见，孝是做人的根本。</w:t>
      </w:r>
    </w:p>
    <w:p w:rsidR="00876EAD" w:rsidRPr="00AA475C" w:rsidRDefault="00876EAD" w:rsidP="00AA475C">
      <w:pPr>
        <w:pStyle w:val="NormalWeb"/>
        <w:shd w:val="clear" w:color="auto" w:fill="FFFFFF"/>
        <w:spacing w:before="0" w:beforeAutospacing="0" w:after="0" w:afterAutospacing="0" w:line="460" w:lineRule="exact"/>
        <w:ind w:firstLine="480"/>
        <w:rPr>
          <w:color w:val="000000"/>
        </w:rPr>
      </w:pPr>
      <w:r w:rsidRPr="00AA475C">
        <w:rPr>
          <w:rFonts w:hint="eastAsia"/>
          <w:color w:val="000000"/>
        </w:rPr>
        <w:t>第二待人接物要怀着恭敬之心，为人要谦虚。“满招损，谦受益”、“虚心使人进步，骄傲使人落后”这些都是古人</w:t>
      </w:r>
      <w:hyperlink r:id="rId6" w:tooltip="总结" w:history="1">
        <w:r w:rsidRPr="00AA475C">
          <w:rPr>
            <w:rStyle w:val="Hyperlink"/>
            <w:rFonts w:cs="宋体" w:hint="eastAsia"/>
            <w:color w:val="000000"/>
          </w:rPr>
          <w:t>总结</w:t>
        </w:r>
      </w:hyperlink>
      <w:r w:rsidRPr="00AA475C">
        <w:rPr>
          <w:rFonts w:hint="eastAsia"/>
          <w:color w:val="000000"/>
        </w:rPr>
        <w:t>出的经验。而《弟子规》则给出了系统的准则“称尊长，勿呼名。对尊长，勿见能。”如果能够把这些都落实到行为上，那么人与人之间的关系会更加融洽，整个社会都会更加和谐。</w:t>
      </w:r>
    </w:p>
    <w:p w:rsidR="00876EAD" w:rsidRPr="00AA475C" w:rsidRDefault="00876EAD" w:rsidP="00AA475C">
      <w:pPr>
        <w:pStyle w:val="NormalWeb"/>
        <w:shd w:val="clear" w:color="auto" w:fill="FFFFFF"/>
        <w:spacing w:before="0" w:beforeAutospacing="0" w:after="0" w:afterAutospacing="0" w:line="460" w:lineRule="exact"/>
        <w:ind w:firstLine="480"/>
        <w:rPr>
          <w:color w:val="000000"/>
        </w:rPr>
      </w:pPr>
      <w:r w:rsidRPr="00AA475C">
        <w:rPr>
          <w:rFonts w:hint="eastAsia"/>
          <w:color w:val="000000"/>
        </w:rPr>
        <w:t>第三要找准自己的人生目标。《弟子规》教人向善，长养人的德行，目的是让人活得有意义。“见人善，即思齐。纵去远，以渐跻。见人恶，即内省。有则改，无则警。”只有懂得时刻反省自己，规正自己的人，才可以使其自身有长足的进步。这才应该是人一生所追求的终极目标。</w:t>
      </w:r>
    </w:p>
    <w:p w:rsidR="00876EAD" w:rsidRPr="00AA475C" w:rsidRDefault="00876EAD" w:rsidP="00AA475C">
      <w:pPr>
        <w:pStyle w:val="NormalWeb"/>
        <w:shd w:val="clear" w:color="auto" w:fill="FFFFFF"/>
        <w:spacing w:before="0" w:beforeAutospacing="0" w:after="0" w:afterAutospacing="0" w:line="460" w:lineRule="exact"/>
        <w:ind w:firstLine="480"/>
        <w:rPr>
          <w:color w:val="000000"/>
        </w:rPr>
      </w:pPr>
      <w:r w:rsidRPr="00AA475C">
        <w:rPr>
          <w:rFonts w:hint="eastAsia"/>
          <w:color w:val="000000"/>
        </w:rPr>
        <w:t>《弟子规》讲述的是我们身边的学问，我们学习古圣贤经典文化，是教育学生从小学会为人处世的根基。学习《弟子规》，不光要会诵读，重要是能做到，并且长期坚持，最终把它作为我们生活中的的行为准则。</w:t>
      </w:r>
    </w:p>
    <w:p w:rsidR="00876EAD" w:rsidRPr="00AA475C" w:rsidRDefault="00876EAD" w:rsidP="00AA475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60" w:lineRule="exact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AA475C">
        <w:rPr>
          <w:rFonts w:ascii="宋体" w:hAnsi="宋体" w:cs="宋体"/>
          <w:color w:val="000000"/>
          <w:kern w:val="0"/>
          <w:sz w:val="24"/>
          <w:szCs w:val="24"/>
        </w:rPr>
        <w:t xml:space="preserve">    </w:t>
      </w:r>
      <w:r w:rsidRPr="00AA475C">
        <w:rPr>
          <w:rFonts w:ascii="宋体" w:hAnsi="宋体" w:cs="宋体" w:hint="eastAsia"/>
          <w:color w:val="000000"/>
          <w:kern w:val="0"/>
          <w:sz w:val="24"/>
          <w:szCs w:val="24"/>
        </w:rPr>
        <w:t>传统文化凝聚了五千年来所有人的智慧，我们的先辈为我们提供了这么好的学习机会，我们有什么理由不把传统文化学好？我们不仅要学习传统文化，也要把它运用到现实当中，与时代结合，让五千年来祖辈的智慧在现代生活中熠熠生辉，在世界人民面前展示我龙的传人背后的悠久历史带给我们的力量！</w:t>
      </w:r>
    </w:p>
    <w:sectPr w:rsidR="00876EAD" w:rsidRPr="00AA475C" w:rsidSect="005667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6EAD" w:rsidRDefault="00876EAD" w:rsidP="000E0859">
      <w:r>
        <w:separator/>
      </w:r>
    </w:p>
  </w:endnote>
  <w:endnote w:type="continuationSeparator" w:id="0">
    <w:p w:rsidR="00876EAD" w:rsidRDefault="00876EAD" w:rsidP="000E08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6EAD" w:rsidRDefault="00876EAD" w:rsidP="000E0859">
      <w:r>
        <w:separator/>
      </w:r>
    </w:p>
  </w:footnote>
  <w:footnote w:type="continuationSeparator" w:id="0">
    <w:p w:rsidR="00876EAD" w:rsidRDefault="00876EAD" w:rsidP="000E085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0859"/>
    <w:rsid w:val="000E0859"/>
    <w:rsid w:val="00287B73"/>
    <w:rsid w:val="00311F1B"/>
    <w:rsid w:val="00316150"/>
    <w:rsid w:val="00566724"/>
    <w:rsid w:val="00876EAD"/>
    <w:rsid w:val="00AA475C"/>
    <w:rsid w:val="00B756F8"/>
    <w:rsid w:val="00FA4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724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0E08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E0859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0E08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E0859"/>
    <w:rPr>
      <w:rFonts w:cs="Times New Roman"/>
      <w:sz w:val="18"/>
      <w:szCs w:val="18"/>
    </w:rPr>
  </w:style>
  <w:style w:type="character" w:styleId="Hyperlink">
    <w:name w:val="Hyperlink"/>
    <w:basedOn w:val="DefaultParagraphFont"/>
    <w:uiPriority w:val="99"/>
    <w:semiHidden/>
    <w:rsid w:val="000E0859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AA475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rsid w:val="00AA475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AA475C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95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7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kstk.com/article/zongjie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89</TotalTime>
  <Pages>2</Pages>
  <Words>228</Words>
  <Characters>1303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匿名用户</cp:lastModifiedBy>
  <cp:revision>6</cp:revision>
  <dcterms:created xsi:type="dcterms:W3CDTF">2016-12-21T04:37:00Z</dcterms:created>
  <dcterms:modified xsi:type="dcterms:W3CDTF">2016-12-30T06:22:00Z</dcterms:modified>
</cp:coreProperties>
</file>